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DB3A82" w:rsidRDefault="002E5717" w:rsidP="005E6E7A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DB3A82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E707ED" w:rsidRPr="00DB3A82">
        <w:rPr>
          <w:rFonts w:ascii="Comic Sans MS" w:eastAsia="楷体" w:hAnsi="Comic Sans MS" w:hint="eastAsia"/>
          <w:bCs/>
          <w:sz w:val="18"/>
          <w:szCs w:val="24"/>
        </w:rPr>
        <w:t>3</w:t>
      </w:r>
      <w:r w:rsidR="00101EC3" w:rsidRPr="00DB3A82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DB3A82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7A713B" w:rsidRPr="00DB3A82">
        <w:rPr>
          <w:rFonts w:ascii="Comic Sans MS" w:eastAsia="楷体" w:hAnsi="Comic Sans MS" w:hint="eastAsia"/>
          <w:bCs/>
          <w:sz w:val="18"/>
          <w:szCs w:val="24"/>
        </w:rPr>
        <w:t>2</w:t>
      </w:r>
      <w:r w:rsidR="00DB3A82" w:rsidRPr="00DB3A82">
        <w:rPr>
          <w:rFonts w:ascii="Comic Sans MS" w:eastAsia="楷体" w:hAnsi="Comic Sans MS" w:hint="eastAsia"/>
          <w:bCs/>
          <w:sz w:val="18"/>
          <w:szCs w:val="24"/>
        </w:rPr>
        <w:t xml:space="preserve"> On Monday I</w:t>
      </w:r>
      <w:r w:rsidR="00DB3A82" w:rsidRPr="00DB3A82">
        <w:rPr>
          <w:rFonts w:ascii="Comic Sans MS" w:eastAsia="楷体" w:hAnsi="Comic Sans MS"/>
          <w:bCs/>
          <w:sz w:val="18"/>
          <w:szCs w:val="24"/>
        </w:rPr>
        <w:t>’</w:t>
      </w:r>
      <w:r w:rsidR="00DB3A82" w:rsidRPr="00DB3A82">
        <w:rPr>
          <w:rFonts w:ascii="Comic Sans MS" w:eastAsia="楷体" w:hAnsi="Comic Sans MS" w:hint="eastAsia"/>
          <w:bCs/>
          <w:sz w:val="18"/>
          <w:szCs w:val="24"/>
        </w:rPr>
        <w:t>ll go swimming.</w:t>
      </w:r>
    </w:p>
    <w:p w:rsidR="007A713B" w:rsidRPr="00DB3A82" w:rsidRDefault="00AA213C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一、</w:t>
      </w:r>
      <w:r w:rsidR="007A713B" w:rsidRPr="00DB3A82">
        <w:rPr>
          <w:rFonts w:ascii="Comic Sans MS" w:eastAsia="楷体" w:hAnsi="Comic Sans MS" w:hint="eastAsia"/>
          <w:sz w:val="18"/>
          <w:szCs w:val="24"/>
        </w:rPr>
        <w:t>连词成句。</w:t>
      </w:r>
    </w:p>
    <w:p w:rsidR="007A713B" w:rsidRPr="00DB3A82" w:rsidRDefault="007A713B" w:rsidP="00DB3A8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Pr="00DB3A82">
        <w:rPr>
          <w:rFonts w:ascii="Comic Sans MS" w:eastAsia="楷体" w:hAnsi="Comic Sans MS"/>
          <w:sz w:val="18"/>
          <w:szCs w:val="24"/>
        </w:rPr>
        <w:t>what</w:t>
      </w:r>
      <w:proofErr w:type="gramEnd"/>
      <w:r w:rsidRPr="00DB3A82">
        <w:rPr>
          <w:rFonts w:ascii="Comic Sans MS" w:eastAsia="楷体" w:hAnsi="Comic Sans MS"/>
          <w:sz w:val="18"/>
          <w:szCs w:val="24"/>
        </w:rPr>
        <w:t>, do, will, he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(?)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           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                      </w:t>
      </w:r>
      <w:r w:rsid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</w:t>
      </w:r>
    </w:p>
    <w:p w:rsidR="007A713B" w:rsidRPr="00DB3A82" w:rsidRDefault="007A713B" w:rsidP="00DB3A8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2. </w:t>
      </w:r>
      <w:proofErr w:type="gramStart"/>
      <w:r w:rsidRPr="00DB3A82">
        <w:rPr>
          <w:rFonts w:ascii="Comic Sans MS" w:eastAsia="楷体" w:hAnsi="Comic Sans MS"/>
          <w:sz w:val="18"/>
          <w:szCs w:val="24"/>
        </w:rPr>
        <w:t>is</w:t>
      </w:r>
      <w:proofErr w:type="gramEnd"/>
      <w:r w:rsidRPr="00DB3A82">
        <w:rPr>
          <w:rFonts w:ascii="Comic Sans MS" w:eastAsia="楷体" w:hAnsi="Comic Sans MS"/>
          <w:sz w:val="18"/>
          <w:szCs w:val="24"/>
        </w:rPr>
        <w:t>, week, a, next, holiday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(.)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                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</w:t>
      </w:r>
    </w:p>
    <w:p w:rsidR="007A713B" w:rsidRPr="00DB3A82" w:rsidRDefault="007A713B" w:rsidP="00DB3A8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3. </w:t>
      </w:r>
      <w:proofErr w:type="gramStart"/>
      <w:r w:rsidRPr="00DB3A82">
        <w:rPr>
          <w:rFonts w:ascii="Comic Sans MS" w:eastAsia="楷体" w:hAnsi="Comic Sans MS"/>
          <w:sz w:val="18"/>
          <w:szCs w:val="24"/>
        </w:rPr>
        <w:t>will</w:t>
      </w:r>
      <w:proofErr w:type="gramEnd"/>
      <w:r w:rsidRPr="00DB3A82">
        <w:rPr>
          <w:rFonts w:ascii="Comic Sans MS" w:eastAsia="楷体" w:hAnsi="Comic Sans MS"/>
          <w:sz w:val="18"/>
          <w:szCs w:val="24"/>
        </w:rPr>
        <w:t xml:space="preserve">, her, </w:t>
      </w:r>
      <w:proofErr w:type="spellStart"/>
      <w:r w:rsidRPr="00DB3A82">
        <w:rPr>
          <w:rFonts w:ascii="Comic Sans MS" w:eastAsia="楷体" w:hAnsi="Comic Sans MS"/>
          <w:sz w:val="18"/>
          <w:szCs w:val="24"/>
        </w:rPr>
        <w:t>Lingling</w:t>
      </w:r>
      <w:proofErr w:type="spellEnd"/>
      <w:r w:rsidRPr="00DB3A82">
        <w:rPr>
          <w:rFonts w:ascii="Comic Sans MS" w:eastAsia="楷体" w:hAnsi="Comic Sans MS"/>
          <w:sz w:val="18"/>
          <w:szCs w:val="24"/>
        </w:rPr>
        <w:t>, visit, aunt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(. )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                        </w:t>
      </w:r>
      <w:r w:rsid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4. </w:t>
      </w:r>
      <w:proofErr w:type="gramStart"/>
      <w:r w:rsidRPr="00DB3A82">
        <w:rPr>
          <w:rFonts w:ascii="Comic Sans MS" w:eastAsia="楷体" w:hAnsi="Comic Sans MS"/>
          <w:sz w:val="18"/>
          <w:szCs w:val="24"/>
        </w:rPr>
        <w:t>take</w:t>
      </w:r>
      <w:proofErr w:type="gramEnd"/>
      <w:r w:rsidRPr="00DB3A82">
        <w:rPr>
          <w:rFonts w:ascii="Comic Sans MS" w:eastAsia="楷体" w:hAnsi="Comic Sans MS"/>
          <w:sz w:val="18"/>
          <w:szCs w:val="24"/>
        </w:rPr>
        <w:t>, robots a, will, picture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(. )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 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                   </w:t>
      </w:r>
      <w:r w:rsid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5. </w:t>
      </w:r>
      <w:proofErr w:type="gramStart"/>
      <w:r w:rsidRPr="00DB3A82">
        <w:rPr>
          <w:rFonts w:ascii="Comic Sans MS" w:eastAsia="楷体" w:hAnsi="Comic Sans MS"/>
          <w:sz w:val="18"/>
          <w:szCs w:val="24"/>
        </w:rPr>
        <w:t>we</w:t>
      </w:r>
      <w:proofErr w:type="gramEnd"/>
      <w:r w:rsidRPr="00DB3A82">
        <w:rPr>
          <w:rFonts w:ascii="Comic Sans MS" w:eastAsia="楷体" w:hAnsi="Comic Sans MS"/>
          <w:sz w:val="18"/>
          <w:szCs w:val="24"/>
        </w:rPr>
        <w:t>, football, will, on, play, Sunday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(. )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 </w:t>
      </w:r>
      <w:r w:rsidR="00DB3A82">
        <w:rPr>
          <w:rFonts w:ascii="Comic Sans MS" w:eastAsia="楷体" w:hAnsi="Comic Sans MS" w:hint="eastAsia"/>
          <w:sz w:val="18"/>
          <w:szCs w:val="24"/>
          <w:u w:val="single"/>
        </w:rPr>
        <w:t xml:space="preserve">                               </w:t>
      </w:r>
    </w:p>
    <w:p w:rsidR="007A713B" w:rsidRPr="00DB3A82" w:rsidRDefault="001B73E0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二、</w:t>
      </w:r>
      <w:r w:rsidR="00DB3A82">
        <w:rPr>
          <w:rFonts w:ascii="Comic Sans MS" w:eastAsia="楷体" w:hAnsi="Comic Sans MS" w:hint="eastAsia"/>
          <w:sz w:val="18"/>
          <w:szCs w:val="24"/>
        </w:rPr>
        <w:t>阅读理解</w:t>
      </w:r>
      <w:r w:rsidR="007A713B" w:rsidRPr="00DB3A82">
        <w:rPr>
          <w:rFonts w:ascii="Comic Sans MS" w:eastAsia="楷体" w:hAnsi="Comic Sans MS" w:hint="eastAsia"/>
          <w:sz w:val="18"/>
          <w:szCs w:val="24"/>
        </w:rPr>
        <w:t>。</w:t>
      </w:r>
    </w:p>
    <w:p w:rsidR="007A713B" w:rsidRPr="00DB3A82" w:rsidRDefault="007A713B" w:rsidP="00DB3A82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Sam will go to Beijing with his parents on Sunday. He will take a kite, a ball and some toys.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 xml:space="preserve">His mother will take some apples and some cakes. His father will take a 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camera </w:t>
      </w:r>
      <w:r w:rsidRPr="00DB3A82">
        <w:rPr>
          <w:rFonts w:ascii="Comic Sans MS" w:eastAsia="楷体" w:hAnsi="Comic Sans MS" w:hint="eastAsia"/>
          <w:sz w:val="18"/>
          <w:szCs w:val="24"/>
        </w:rPr>
        <w:t>(</w:t>
      </w:r>
      <w:r w:rsidRPr="00DB3A82">
        <w:rPr>
          <w:rFonts w:ascii="Comic Sans MS" w:eastAsia="楷体" w:hAnsi="Comic Sans MS" w:hint="eastAsia"/>
          <w:sz w:val="18"/>
          <w:szCs w:val="24"/>
        </w:rPr>
        <w:t>相机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) and a </w:t>
      </w:r>
      <w:r w:rsidR="00DB3A82" w:rsidRPr="00DB3A82">
        <w:rPr>
          <w:rFonts w:ascii="Comic Sans MS" w:eastAsia="楷体" w:hAnsi="Comic Sans MS"/>
          <w:sz w:val="18"/>
          <w:szCs w:val="24"/>
        </w:rPr>
        <w:t>big bag</w:t>
      </w:r>
      <w:r w:rsidRPr="00DB3A82">
        <w:rPr>
          <w:rFonts w:ascii="Comic Sans MS" w:eastAsia="楷体" w:hAnsi="Comic Sans MS"/>
          <w:sz w:val="18"/>
          <w:szCs w:val="24"/>
        </w:rPr>
        <w:t>. They will take photos.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(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B3A82">
        <w:rPr>
          <w:rFonts w:ascii="Comic Sans MS" w:eastAsia="楷体" w:hAnsi="Comic Sans MS"/>
          <w:sz w:val="18"/>
          <w:szCs w:val="24"/>
        </w:rPr>
        <w:t xml:space="preserve"> ) 1. Sam will go to Beijing with his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______.</w:t>
      </w:r>
    </w:p>
    <w:p w:rsidR="007A713B" w:rsidRPr="00DB3A82" w:rsidRDefault="007A713B" w:rsidP="00DB3A82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proofErr w:type="gramStart"/>
      <w:r w:rsidRPr="00DB3A82">
        <w:rPr>
          <w:rFonts w:ascii="Comic Sans MS" w:eastAsia="楷体" w:hAnsi="Comic Sans MS"/>
          <w:sz w:val="18"/>
          <w:szCs w:val="24"/>
        </w:rPr>
        <w:t>A. mother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DB3A82">
        <w:rPr>
          <w:rFonts w:ascii="Comic Sans MS" w:eastAsia="楷体" w:hAnsi="Comic Sans MS"/>
          <w:sz w:val="18"/>
          <w:szCs w:val="24"/>
        </w:rPr>
        <w:t>B. father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DB3A82">
        <w:rPr>
          <w:rFonts w:ascii="Comic Sans MS" w:eastAsia="楷体" w:hAnsi="Comic Sans MS"/>
          <w:sz w:val="18"/>
          <w:szCs w:val="24"/>
        </w:rPr>
        <w:t>C.</w:t>
      </w:r>
      <w:proofErr w:type="gramEnd"/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Both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A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and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B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( 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B3A82">
        <w:rPr>
          <w:rFonts w:ascii="Comic Sans MS" w:eastAsia="楷体" w:hAnsi="Comic Sans MS"/>
          <w:sz w:val="18"/>
          <w:szCs w:val="24"/>
        </w:rPr>
        <w:t>) 2. What will Sam take?</w:t>
      </w:r>
    </w:p>
    <w:p w:rsidR="007A713B" w:rsidRPr="00DB3A82" w:rsidRDefault="007A713B" w:rsidP="00DB3A82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A. A ball.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B3A82">
        <w:rPr>
          <w:rFonts w:ascii="Comic Sans MS" w:eastAsia="楷体" w:hAnsi="Comic Sans MS"/>
          <w:sz w:val="18"/>
          <w:szCs w:val="24"/>
        </w:rPr>
        <w:t>B. A kite and some toys.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B3A82">
        <w:rPr>
          <w:rFonts w:ascii="Comic Sans MS" w:eastAsia="楷体" w:hAnsi="Comic Sans MS"/>
          <w:sz w:val="18"/>
          <w:szCs w:val="24"/>
        </w:rPr>
        <w:t>C.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Both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A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and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B</w:t>
      </w:r>
      <w:r w:rsidR="00DB3A82">
        <w:rPr>
          <w:rFonts w:ascii="Comic Sans MS" w:eastAsia="楷体" w:hAnsi="Comic Sans MS" w:hint="eastAsia"/>
          <w:sz w:val="18"/>
          <w:szCs w:val="24"/>
        </w:rPr>
        <w:t>.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( 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B3A82">
        <w:rPr>
          <w:rFonts w:ascii="Comic Sans MS" w:eastAsia="楷体" w:hAnsi="Comic Sans MS"/>
          <w:sz w:val="18"/>
          <w:szCs w:val="24"/>
        </w:rPr>
        <w:t>) 3. His mother will take some</w:t>
      </w:r>
    </w:p>
    <w:p w:rsidR="007A713B" w:rsidRPr="00DB3A82" w:rsidRDefault="007A713B" w:rsidP="00DB3A82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A. balls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="006772B5">
        <w:rPr>
          <w:rFonts w:ascii="Comic Sans MS" w:eastAsia="楷体" w:hAnsi="Comic Sans MS"/>
          <w:sz w:val="18"/>
          <w:szCs w:val="24"/>
        </w:rPr>
        <w:t>B. apple</w:t>
      </w:r>
      <w:r w:rsidR="006772B5">
        <w:rPr>
          <w:rFonts w:ascii="Comic Sans MS" w:eastAsia="楷体" w:hAnsi="Comic Sans MS" w:hint="eastAsia"/>
          <w:sz w:val="18"/>
          <w:szCs w:val="24"/>
        </w:rPr>
        <w:t>s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DB3A82">
        <w:rPr>
          <w:rFonts w:ascii="Comic Sans MS" w:eastAsia="楷体" w:hAnsi="Comic Sans MS"/>
          <w:sz w:val="18"/>
          <w:szCs w:val="24"/>
        </w:rPr>
        <w:t>C. oranges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(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DB3A82">
        <w:rPr>
          <w:rFonts w:ascii="Comic Sans MS" w:eastAsia="楷体" w:hAnsi="Comic Sans MS"/>
          <w:sz w:val="18"/>
          <w:szCs w:val="24"/>
        </w:rPr>
        <w:t xml:space="preserve"> ) 4. His father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______ </w:t>
      </w:r>
      <w:r w:rsidRPr="00DB3A82">
        <w:rPr>
          <w:rFonts w:ascii="Comic Sans MS" w:eastAsia="楷体" w:hAnsi="Comic Sans MS"/>
          <w:sz w:val="18"/>
          <w:szCs w:val="24"/>
        </w:rPr>
        <w:t>take a camera.</w:t>
      </w:r>
    </w:p>
    <w:p w:rsidR="007A713B" w:rsidRPr="00DB3A82" w:rsidRDefault="007A713B" w:rsidP="00DB3A82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A. will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DB3A82">
        <w:rPr>
          <w:rFonts w:ascii="Comic Sans MS" w:eastAsia="楷体" w:hAnsi="Comic Sans MS"/>
          <w:sz w:val="18"/>
          <w:szCs w:val="24"/>
        </w:rPr>
        <w:t>B. won't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/>
          <w:sz w:val="18"/>
          <w:szCs w:val="24"/>
        </w:rPr>
        <w:t>C. is going</w:t>
      </w:r>
    </w:p>
    <w:p w:rsidR="007A713B" w:rsidRPr="00DB3A82" w:rsidRDefault="007A713B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(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DB3A82">
        <w:rPr>
          <w:rFonts w:ascii="Comic Sans MS" w:eastAsia="楷体" w:hAnsi="Comic Sans MS"/>
          <w:sz w:val="18"/>
          <w:szCs w:val="24"/>
        </w:rPr>
        <w:t>) 5. What will they do with a camera?</w:t>
      </w:r>
    </w:p>
    <w:p w:rsidR="007A713B" w:rsidRPr="00DB3A82" w:rsidRDefault="007A713B" w:rsidP="00DB3A82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A. They will have a picnic.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DB3A82">
        <w:rPr>
          <w:rFonts w:ascii="Comic Sans MS" w:eastAsia="楷体" w:hAnsi="Comic Sans MS"/>
          <w:sz w:val="18"/>
          <w:szCs w:val="24"/>
        </w:rPr>
        <w:t>B. They will take photos.</w:t>
      </w:r>
      <w:r w:rsidR="00DB3A82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DB3A82">
        <w:rPr>
          <w:rFonts w:ascii="Comic Sans MS" w:eastAsia="楷体" w:hAnsi="Comic Sans MS"/>
          <w:sz w:val="18"/>
          <w:szCs w:val="24"/>
        </w:rPr>
        <w:t>C. They will swim</w:t>
      </w:r>
    </w:p>
    <w:p w:rsidR="00993CCD" w:rsidRPr="00DB3A82" w:rsidRDefault="00993CCD" w:rsidP="00191B1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三、</w:t>
      </w:r>
      <w:r w:rsidRPr="00DB3A82">
        <w:rPr>
          <w:rFonts w:ascii="Comic Sans MS" w:eastAsia="楷体" w:hAnsi="Comic Sans MS" w:hint="eastAsia"/>
          <w:sz w:val="18"/>
          <w:szCs w:val="24"/>
        </w:rPr>
        <w:t>选择正确的动词完成句子。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</w:t>
      </w:r>
      <w:proofErr w:type="gramStart"/>
      <w:r w:rsidRPr="00DB3A82">
        <w:rPr>
          <w:rFonts w:ascii="Comic Sans MS" w:eastAsia="楷体" w:hAnsi="Comic Sans MS"/>
          <w:sz w:val="18"/>
          <w:szCs w:val="24"/>
        </w:rPr>
        <w:t>help</w:t>
      </w:r>
      <w:proofErr w:type="gramEnd"/>
      <w:r w:rsidRPr="00DB3A82">
        <w:rPr>
          <w:rFonts w:ascii="Comic Sans MS" w:eastAsia="楷体" w:hAnsi="Comic Sans MS"/>
          <w:sz w:val="18"/>
          <w:szCs w:val="24"/>
        </w:rPr>
        <w:t>,  read,  play,  visit,  go</w:t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1. On Monday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I'll __________ my books. </w:t>
      </w:r>
      <w:r w:rsidR="006772B5">
        <w:rPr>
          <w:rFonts w:ascii="Comic Sans MS" w:eastAsia="楷体" w:hAnsi="Comic Sans MS" w:hint="eastAsia"/>
          <w:sz w:val="18"/>
          <w:szCs w:val="24"/>
        </w:rPr>
        <w:tab/>
        <w:t xml:space="preserve"> </w:t>
      </w:r>
      <w:r w:rsidRPr="00DB3A82">
        <w:rPr>
          <w:rFonts w:ascii="Comic Sans MS" w:eastAsia="楷体" w:hAnsi="Comic Sans MS" w:hint="eastAsia"/>
          <w:sz w:val="18"/>
          <w:szCs w:val="24"/>
        </w:rPr>
        <w:t>2. On Tuesday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Pr="00DB3A82">
        <w:rPr>
          <w:rFonts w:ascii="Comic Sans MS" w:eastAsia="楷体" w:hAnsi="Comic Sans MS" w:hint="eastAsia"/>
          <w:sz w:val="18"/>
          <w:szCs w:val="24"/>
        </w:rPr>
        <w:t>h</w:t>
      </w:r>
      <w:r w:rsidR="006772B5">
        <w:rPr>
          <w:rFonts w:ascii="Comic Sans MS" w:eastAsia="楷体" w:hAnsi="Comic Sans MS" w:hint="eastAsia"/>
          <w:sz w:val="18"/>
          <w:szCs w:val="24"/>
        </w:rPr>
        <w:t>e will __________swimming.</w:t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3. On Wednesday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Pr="00DB3A82">
        <w:rPr>
          <w:rFonts w:ascii="Comic Sans MS" w:eastAsia="楷体" w:hAnsi="Comic Sans MS" w:hint="eastAsia"/>
          <w:sz w:val="18"/>
          <w:szCs w:val="24"/>
        </w:rPr>
        <w:t>she will __________her mother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 wash clothes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. </w:t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4. On Thursday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Pr="00DB3A82">
        <w:rPr>
          <w:rFonts w:ascii="Comic Sans MS" w:eastAsia="楷体" w:hAnsi="Comic Sans MS" w:hint="eastAsia"/>
          <w:sz w:val="18"/>
          <w:szCs w:val="24"/>
        </w:rPr>
        <w:t>I w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ill ________my grandma.  </w:t>
      </w:r>
      <w:r w:rsidRPr="00DB3A82">
        <w:rPr>
          <w:rFonts w:ascii="Comic Sans MS" w:eastAsia="楷体" w:hAnsi="Comic Sans MS" w:hint="eastAsia"/>
          <w:sz w:val="18"/>
          <w:szCs w:val="24"/>
        </w:rPr>
        <w:t>5. On Friday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="006772B5">
        <w:rPr>
          <w:rFonts w:ascii="Comic Sans MS" w:eastAsia="楷体" w:hAnsi="Comic Sans MS" w:hint="eastAsia"/>
          <w:sz w:val="18"/>
          <w:szCs w:val="24"/>
        </w:rPr>
        <w:t>Sam will _________with his friends.</w:t>
      </w:r>
    </w:p>
    <w:p w:rsidR="00993CCD" w:rsidRPr="00DB3A82" w:rsidRDefault="00993CCD" w:rsidP="00993CCD">
      <w:pPr>
        <w:snapToGrid w:val="0"/>
        <w:spacing w:line="360" w:lineRule="auto"/>
        <w:ind w:left="319" w:hangingChars="177" w:hanging="319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四、根据对话内容从方框中选择正确的选项补全对话。</w:t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Reporter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Pr="00DB3A82">
        <w:rPr>
          <w:rFonts w:ascii="Comic Sans MS" w:eastAsia="楷体" w:hAnsi="Comic Sans MS" w:hint="eastAsia"/>
          <w:sz w:val="18"/>
          <w:szCs w:val="24"/>
        </w:rPr>
        <w:t>1. ________________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="006772B5">
        <w:rPr>
          <w:rFonts w:ascii="Comic Sans MS" w:eastAsia="楷体" w:hAnsi="Comic Sans MS" w:hint="eastAsia"/>
          <w:sz w:val="18"/>
          <w:szCs w:val="24"/>
        </w:rPr>
        <w:t>Mr Wang?</w:t>
      </w:r>
      <w:r w:rsidR="006772B5">
        <w:rPr>
          <w:rFonts w:ascii="Comic Sans MS" w:eastAsia="楷体" w:hAnsi="Comic Sans MS" w:hint="eastAsia"/>
          <w:sz w:val="18"/>
          <w:szCs w:val="24"/>
        </w:rPr>
        <w:tab/>
        <w:t xml:space="preserve"> 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spellStart"/>
      <w:r w:rsidRPr="00DB3A82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DB3A82">
        <w:rPr>
          <w:rFonts w:ascii="Comic Sans MS" w:eastAsia="楷体" w:hAnsi="Comic Sans MS" w:hint="eastAsia"/>
          <w:sz w:val="18"/>
          <w:szCs w:val="24"/>
        </w:rPr>
        <w:t xml:space="preserve"> Wang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They're robots. </w:t>
      </w:r>
      <w:r w:rsidR="00191B1F">
        <w:rPr>
          <w:rFonts w:ascii="Comic Sans MS" w:eastAsia="楷体" w:hAnsi="Comic Sans MS" w:hint="eastAsia"/>
          <w:sz w:val="18"/>
          <w:szCs w:val="24"/>
        </w:rPr>
        <w:tab/>
      </w:r>
      <w:r w:rsidR="00191B1F">
        <w:rPr>
          <w:rFonts w:ascii="Comic Sans MS" w:eastAsia="楷体" w:hAnsi="Comic Sans MS" w:hint="eastAsia"/>
          <w:sz w:val="18"/>
          <w:szCs w:val="24"/>
        </w:rPr>
        <w:tab/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Reporter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="006772B5">
        <w:rPr>
          <w:rFonts w:ascii="Comic Sans MS" w:eastAsia="楷体" w:hAnsi="Comic Sans MS" w:hint="eastAsia"/>
          <w:sz w:val="18"/>
          <w:szCs w:val="24"/>
        </w:rPr>
        <w:t>2. ________________</w:t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  <w:t xml:space="preserve">      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spellStart"/>
      <w:r w:rsidRPr="00DB3A82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DB3A82">
        <w:rPr>
          <w:rFonts w:ascii="Comic Sans MS" w:eastAsia="楷体" w:hAnsi="Comic Sans MS" w:hint="eastAsia"/>
          <w:sz w:val="18"/>
          <w:szCs w:val="24"/>
        </w:rPr>
        <w:t xml:space="preserve"> Wang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They can talk. </w:t>
      </w:r>
      <w:r w:rsidR="00191B1F">
        <w:rPr>
          <w:rFonts w:ascii="Comic Sans MS" w:eastAsia="楷体" w:hAnsi="Comic Sans MS" w:hint="eastAsia"/>
          <w:sz w:val="18"/>
          <w:szCs w:val="24"/>
        </w:rPr>
        <w:tab/>
      </w:r>
      <w:r w:rsidR="00191B1F">
        <w:rPr>
          <w:rFonts w:ascii="Comic Sans MS" w:eastAsia="楷体" w:hAnsi="Comic Sans MS" w:hint="eastAsia"/>
          <w:sz w:val="18"/>
          <w:szCs w:val="24"/>
        </w:rPr>
        <w:tab/>
        <w:t xml:space="preserve">    </w:t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Reporter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="006772B5">
        <w:rPr>
          <w:rFonts w:ascii="Comic Sans MS" w:eastAsia="楷体" w:hAnsi="Comic Sans MS" w:hint="eastAsia"/>
          <w:sz w:val="18"/>
          <w:szCs w:val="24"/>
        </w:rPr>
        <w:t>3. ________________</w:t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  <w:t xml:space="preserve"> 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spellStart"/>
      <w:r w:rsidRPr="00DB3A82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DB3A82">
        <w:rPr>
          <w:rFonts w:ascii="Comic Sans MS" w:eastAsia="楷体" w:hAnsi="Comic Sans MS" w:hint="eastAsia"/>
          <w:sz w:val="18"/>
          <w:szCs w:val="24"/>
        </w:rPr>
        <w:t xml:space="preserve"> Wang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Pr="00DB3A82">
        <w:rPr>
          <w:rFonts w:ascii="Comic Sans MS" w:eastAsia="楷体" w:hAnsi="Comic Sans MS" w:hint="eastAsia"/>
          <w:sz w:val="18"/>
          <w:szCs w:val="24"/>
        </w:rPr>
        <w:t>Yes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they can. </w:t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Reporter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="006772B5">
        <w:rPr>
          <w:rFonts w:ascii="Comic Sans MS" w:eastAsia="楷体" w:hAnsi="Comic Sans MS" w:hint="eastAsia"/>
          <w:sz w:val="18"/>
          <w:szCs w:val="24"/>
        </w:rPr>
        <w:t>4. ________________</w:t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  <w:t xml:space="preserve">      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spellStart"/>
      <w:r w:rsidRPr="00DB3A82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DB3A82">
        <w:rPr>
          <w:rFonts w:ascii="Comic Sans MS" w:eastAsia="楷体" w:hAnsi="Comic Sans MS" w:hint="eastAsia"/>
          <w:sz w:val="18"/>
          <w:szCs w:val="24"/>
        </w:rPr>
        <w:t xml:space="preserve"> Wang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Pr="00DB3A82">
        <w:rPr>
          <w:rFonts w:ascii="Comic Sans MS" w:eastAsia="楷体" w:hAnsi="Comic Sans MS" w:hint="eastAsia"/>
          <w:sz w:val="18"/>
          <w:szCs w:val="24"/>
        </w:rPr>
        <w:t>No</w:t>
      </w:r>
      <w:r w:rsidRPr="00DB3A82">
        <w:rPr>
          <w:rFonts w:ascii="Comic Sans MS" w:eastAsia="楷体" w:hAnsi="Comic Sans MS" w:hint="eastAsia"/>
          <w:sz w:val="18"/>
          <w:szCs w:val="24"/>
        </w:rPr>
        <w:t>，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they won't. </w:t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Reporter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="006772B5">
        <w:rPr>
          <w:rFonts w:ascii="Comic Sans MS" w:eastAsia="楷体" w:hAnsi="Comic Sans MS" w:hint="eastAsia"/>
          <w:sz w:val="18"/>
          <w:szCs w:val="24"/>
        </w:rPr>
        <w:t>5. ________________</w:t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6772B5">
        <w:rPr>
          <w:rFonts w:ascii="Comic Sans MS" w:eastAsia="楷体" w:hAnsi="Comic Sans MS" w:hint="eastAsia"/>
          <w:sz w:val="18"/>
          <w:szCs w:val="24"/>
        </w:rPr>
        <w:tab/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spellStart"/>
      <w:r w:rsidRPr="00DB3A82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DB3A82">
        <w:rPr>
          <w:rFonts w:ascii="Comic Sans MS" w:eastAsia="楷体" w:hAnsi="Comic Sans MS" w:hint="eastAsia"/>
          <w:sz w:val="18"/>
          <w:szCs w:val="24"/>
        </w:rPr>
        <w:t xml:space="preserve"> Wang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Pr="00DB3A82">
        <w:rPr>
          <w:rFonts w:ascii="Comic Sans MS" w:eastAsia="楷体" w:hAnsi="Comic Sans MS" w:hint="eastAsia"/>
          <w:sz w:val="18"/>
          <w:szCs w:val="24"/>
        </w:rPr>
        <w:t>T</w:t>
      </w:r>
      <w:r w:rsidR="006772B5">
        <w:rPr>
          <w:rFonts w:ascii="Comic Sans MS" w:eastAsia="楷体" w:hAnsi="Comic Sans MS" w:hint="eastAsia"/>
          <w:sz w:val="18"/>
          <w:szCs w:val="24"/>
        </w:rPr>
        <w:t xml:space="preserve">hey will do the housework. </w:t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</w:p>
    <w:p w:rsidR="00993CCD" w:rsidRPr="00DB3A82" w:rsidRDefault="00993CCD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Reporter</w:t>
      </w:r>
      <w:r w:rsidRPr="00DB3A82">
        <w:rPr>
          <w:rFonts w:ascii="Comic Sans MS" w:eastAsia="楷体" w:hAnsi="Comic Sans MS" w:hint="eastAsia"/>
          <w:sz w:val="18"/>
          <w:szCs w:val="24"/>
        </w:rPr>
        <w:t>：</w:t>
      </w:r>
      <w:r w:rsidRPr="00DB3A82">
        <w:rPr>
          <w:rFonts w:ascii="Comic Sans MS" w:eastAsia="楷体" w:hAnsi="Comic Sans MS" w:hint="eastAsia"/>
          <w:sz w:val="18"/>
          <w:szCs w:val="24"/>
        </w:rPr>
        <w:t>Wow</w:t>
      </w:r>
      <w:r w:rsidRPr="00DB3A82">
        <w:rPr>
          <w:rFonts w:ascii="Comic Sans MS" w:eastAsia="楷体" w:hAnsi="Comic Sans MS" w:hint="eastAsia"/>
          <w:sz w:val="18"/>
          <w:szCs w:val="24"/>
        </w:rPr>
        <w:t>！</w:t>
      </w:r>
      <w:r w:rsidRPr="00DB3A82">
        <w:rPr>
          <w:rFonts w:ascii="Comic Sans MS" w:eastAsia="楷体" w:hAnsi="Comic Sans MS" w:hint="eastAsia"/>
          <w:sz w:val="18"/>
          <w:szCs w:val="24"/>
        </w:rPr>
        <w:t>They're great. They will be the winners(</w:t>
      </w:r>
      <w:r w:rsidRPr="00DB3A82">
        <w:rPr>
          <w:rFonts w:ascii="Comic Sans MS" w:eastAsia="楷体" w:hAnsi="Comic Sans MS" w:hint="eastAsia"/>
          <w:sz w:val="18"/>
          <w:szCs w:val="24"/>
        </w:rPr>
        <w:t>获胜者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). </w:t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</w:p>
    <w:p w:rsidR="00191B1F" w:rsidRDefault="00191B1F" w:rsidP="0019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napToGrid w:val="0"/>
        <w:spacing w:line="360" w:lineRule="auto"/>
        <w:ind w:rightChars="2402" w:right="5044"/>
        <w:rPr>
          <w:rFonts w:ascii="Comic Sans MS" w:eastAsia="楷体" w:hAnsi="Comic Sans MS" w:hint="eastAsia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A. What will they do?</w:t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</w:p>
    <w:p w:rsidR="00191B1F" w:rsidRPr="00DB3A82" w:rsidRDefault="00191B1F" w:rsidP="0019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napToGrid w:val="0"/>
        <w:spacing w:line="360" w:lineRule="auto"/>
        <w:ind w:rightChars="2402" w:right="5044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B. What are they</w:t>
      </w:r>
      <w:r>
        <w:rPr>
          <w:rFonts w:ascii="Comic Sans MS" w:eastAsia="楷体" w:hAnsi="Comic Sans MS" w:hint="eastAsia"/>
          <w:sz w:val="18"/>
          <w:szCs w:val="24"/>
        </w:rPr>
        <w:t>?</w:t>
      </w:r>
      <w:r>
        <w:rPr>
          <w:rFonts w:ascii="Comic Sans MS" w:eastAsia="楷体" w:hAnsi="Comic Sans MS"/>
          <w:sz w:val="18"/>
          <w:szCs w:val="24"/>
        </w:rPr>
        <w:tab/>
      </w:r>
      <w:r>
        <w:rPr>
          <w:rFonts w:ascii="Comic Sans MS" w:eastAsia="楷体" w:hAnsi="Comic Sans MS"/>
          <w:sz w:val="18"/>
          <w:szCs w:val="24"/>
        </w:rPr>
        <w:tab/>
      </w:r>
      <w:r>
        <w:rPr>
          <w:rFonts w:ascii="Comic Sans MS" w:eastAsia="楷体" w:hAnsi="Comic Sans MS"/>
          <w:sz w:val="18"/>
          <w:szCs w:val="24"/>
        </w:rPr>
        <w:tab/>
      </w:r>
    </w:p>
    <w:p w:rsidR="00191B1F" w:rsidRPr="00DB3A82" w:rsidRDefault="00191B1F" w:rsidP="0019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napToGrid w:val="0"/>
        <w:spacing w:line="360" w:lineRule="auto"/>
        <w:ind w:rightChars="2402" w:right="5044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C. What can they do?</w:t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</w:p>
    <w:p w:rsidR="00191B1F" w:rsidRPr="00DB3A82" w:rsidRDefault="00191B1F" w:rsidP="0019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napToGrid w:val="0"/>
        <w:spacing w:line="360" w:lineRule="auto"/>
        <w:ind w:rightChars="2402" w:right="5044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D. Will they do the homework?</w:t>
      </w:r>
    </w:p>
    <w:p w:rsidR="00191B1F" w:rsidRPr="00DB3A82" w:rsidRDefault="00191B1F" w:rsidP="0019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napToGrid w:val="0"/>
        <w:spacing w:line="360" w:lineRule="auto"/>
        <w:ind w:rightChars="2402" w:right="5044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E. Can they walk?</w:t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  <w:r w:rsidRPr="00DB3A82">
        <w:rPr>
          <w:rFonts w:ascii="Comic Sans MS" w:eastAsia="楷体" w:hAnsi="Comic Sans MS" w:hint="eastAsia"/>
          <w:sz w:val="18"/>
          <w:szCs w:val="24"/>
        </w:rPr>
        <w:tab/>
      </w:r>
    </w:p>
    <w:p w:rsidR="002E5717" w:rsidRPr="00DB3A82" w:rsidRDefault="002E5717" w:rsidP="00993CCD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7A713B" w:rsidRPr="00DB3A82" w:rsidRDefault="002E5717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一、</w:t>
      </w:r>
      <w:r w:rsidR="007A713B" w:rsidRPr="00DB3A82">
        <w:rPr>
          <w:rFonts w:ascii="Comic Sans MS" w:eastAsia="楷体" w:hAnsi="Comic Sans MS" w:hint="eastAsia"/>
          <w:sz w:val="18"/>
          <w:szCs w:val="24"/>
        </w:rPr>
        <w:t>1. What will he do?</w:t>
      </w:r>
    </w:p>
    <w:p w:rsidR="007A713B" w:rsidRPr="00DB3A82" w:rsidRDefault="007A713B" w:rsidP="00191B1F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2. Next week is a holiday. </w:t>
      </w:r>
    </w:p>
    <w:p w:rsidR="007A713B" w:rsidRPr="00DB3A82" w:rsidRDefault="007A713B" w:rsidP="00191B1F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 xml:space="preserve">3. </w:t>
      </w:r>
      <w:proofErr w:type="spellStart"/>
      <w:r w:rsidRPr="00DB3A82">
        <w:rPr>
          <w:rFonts w:ascii="Comic Sans MS" w:eastAsia="楷体" w:hAnsi="Comic Sans MS"/>
          <w:sz w:val="18"/>
          <w:szCs w:val="24"/>
        </w:rPr>
        <w:t>Lingling</w:t>
      </w:r>
      <w:proofErr w:type="spellEnd"/>
      <w:r w:rsidRPr="00DB3A82">
        <w:rPr>
          <w:rFonts w:ascii="Comic Sans MS" w:eastAsia="楷体" w:hAnsi="Comic Sans MS"/>
          <w:sz w:val="18"/>
          <w:szCs w:val="24"/>
        </w:rPr>
        <w:t xml:space="preserve"> will visit her aunt.</w:t>
      </w:r>
    </w:p>
    <w:p w:rsidR="007A713B" w:rsidRPr="00DB3A82" w:rsidRDefault="007A713B" w:rsidP="00191B1F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4. Robots will take a picture.</w:t>
      </w:r>
    </w:p>
    <w:p w:rsidR="007A713B" w:rsidRPr="00DB3A82" w:rsidRDefault="007A713B" w:rsidP="00191B1F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/>
          <w:sz w:val="18"/>
          <w:szCs w:val="24"/>
        </w:rPr>
        <w:t>5. We will play football on Sunday.</w:t>
      </w:r>
    </w:p>
    <w:p w:rsidR="002E5717" w:rsidRPr="00DB3A82" w:rsidRDefault="002E5717" w:rsidP="007A713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二、</w:t>
      </w:r>
      <w:r w:rsidRPr="00DB3A82">
        <w:rPr>
          <w:rFonts w:ascii="Comic Sans MS" w:eastAsia="楷体" w:hAnsi="Comic Sans MS" w:hint="eastAsia"/>
          <w:sz w:val="18"/>
          <w:szCs w:val="24"/>
        </w:rPr>
        <w:t>1.</w:t>
      </w:r>
      <w:r w:rsidR="003E425C" w:rsidRP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7A713B" w:rsidRPr="00DB3A82">
        <w:rPr>
          <w:rFonts w:ascii="Comic Sans MS" w:eastAsia="楷体" w:hAnsi="Comic Sans MS" w:hint="eastAsia"/>
          <w:sz w:val="18"/>
          <w:szCs w:val="24"/>
        </w:rPr>
        <w:t>C</w:t>
      </w:r>
      <w:r w:rsidR="0089069E" w:rsidRP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D50677" w:rsidRPr="00DB3A82">
        <w:rPr>
          <w:rFonts w:ascii="Comic Sans MS" w:eastAsia="楷体" w:hAnsi="Comic Sans MS" w:hint="eastAsia"/>
          <w:sz w:val="18"/>
          <w:szCs w:val="24"/>
        </w:rPr>
        <w:t>2.</w:t>
      </w:r>
      <w:r w:rsidR="005C2480" w:rsidRPr="00DB3A82">
        <w:rPr>
          <w:rFonts w:ascii="Comic Sans MS" w:eastAsia="楷体" w:hAnsi="Comic Sans MS" w:hint="eastAsia"/>
          <w:sz w:val="18"/>
          <w:szCs w:val="24"/>
        </w:rPr>
        <w:t>C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9069E" w:rsidRPr="00DB3A82">
        <w:rPr>
          <w:rFonts w:ascii="Comic Sans MS" w:eastAsia="楷体" w:hAnsi="Comic Sans MS" w:hint="eastAsia"/>
          <w:sz w:val="18"/>
          <w:szCs w:val="24"/>
        </w:rPr>
        <w:t xml:space="preserve"> 3.</w:t>
      </w:r>
      <w:r w:rsidR="005C2480" w:rsidRPr="00DB3A82">
        <w:rPr>
          <w:rFonts w:ascii="Comic Sans MS" w:eastAsia="楷体" w:hAnsi="Comic Sans MS" w:hint="eastAsia"/>
          <w:sz w:val="18"/>
          <w:szCs w:val="24"/>
        </w:rPr>
        <w:t>B</w:t>
      </w:r>
      <w:r w:rsidR="007A713B" w:rsidRP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A713B" w:rsidRPr="00DB3A82">
        <w:rPr>
          <w:rFonts w:ascii="Comic Sans MS" w:eastAsia="楷体" w:hAnsi="Comic Sans MS" w:hint="eastAsia"/>
          <w:sz w:val="18"/>
          <w:szCs w:val="24"/>
        </w:rPr>
        <w:t>4.A</w:t>
      </w:r>
      <w:r w:rsidR="00D50677" w:rsidRPr="00DB3A8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 </w:t>
      </w:r>
      <w:bookmarkStart w:id="0" w:name="_GoBack"/>
      <w:bookmarkEnd w:id="0"/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D50677" w:rsidRPr="00DB3A82">
        <w:rPr>
          <w:rFonts w:ascii="Comic Sans MS" w:eastAsia="楷体" w:hAnsi="Comic Sans MS" w:hint="eastAsia"/>
          <w:sz w:val="18"/>
          <w:szCs w:val="24"/>
        </w:rPr>
        <w:t>5.</w:t>
      </w:r>
      <w:r w:rsidR="004E433A" w:rsidRPr="00DB3A82">
        <w:rPr>
          <w:rFonts w:ascii="Comic Sans MS" w:eastAsia="楷体" w:hAnsi="Comic Sans MS" w:hint="eastAsia"/>
          <w:sz w:val="18"/>
          <w:szCs w:val="24"/>
        </w:rPr>
        <w:t>B</w:t>
      </w:r>
      <w:r w:rsidR="0089069E" w:rsidRPr="00DB3A8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F78F9" w:rsidRPr="00DB3A82" w:rsidRDefault="00993CCD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三、</w:t>
      </w:r>
      <w:r w:rsidRPr="00DB3A82">
        <w:rPr>
          <w:rFonts w:ascii="Comic Sans MS" w:eastAsia="楷体" w:hAnsi="Comic Sans MS" w:hint="eastAsia"/>
          <w:sz w:val="18"/>
          <w:szCs w:val="24"/>
        </w:rPr>
        <w:t>1. read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B3A82">
        <w:rPr>
          <w:rFonts w:ascii="Comic Sans MS" w:eastAsia="楷体" w:hAnsi="Comic Sans MS" w:hint="eastAsia"/>
          <w:sz w:val="18"/>
          <w:szCs w:val="24"/>
        </w:rPr>
        <w:t>2. go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DB3A82">
        <w:rPr>
          <w:rFonts w:ascii="Comic Sans MS" w:eastAsia="楷体" w:hAnsi="Comic Sans MS" w:hint="eastAsia"/>
          <w:sz w:val="18"/>
          <w:szCs w:val="24"/>
        </w:rPr>
        <w:t>3. help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DB3A82">
        <w:rPr>
          <w:rFonts w:ascii="Comic Sans MS" w:eastAsia="楷体" w:hAnsi="Comic Sans MS" w:hint="eastAsia"/>
          <w:sz w:val="18"/>
          <w:szCs w:val="24"/>
        </w:rPr>
        <w:t>4. visit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gramStart"/>
      <w:r w:rsidR="00191B1F">
        <w:rPr>
          <w:rFonts w:ascii="Comic Sans MS" w:eastAsia="楷体" w:hAnsi="Comic Sans MS" w:hint="eastAsia"/>
          <w:sz w:val="18"/>
          <w:szCs w:val="24"/>
        </w:rPr>
        <w:t>play</w:t>
      </w:r>
      <w:proofErr w:type="gramEnd"/>
    </w:p>
    <w:p w:rsidR="00993CCD" w:rsidRPr="00DB3A82" w:rsidRDefault="00993CCD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DB3A82">
        <w:rPr>
          <w:rFonts w:ascii="Comic Sans MS" w:eastAsia="楷体" w:hAnsi="Comic Sans MS" w:hint="eastAsia"/>
          <w:sz w:val="18"/>
          <w:szCs w:val="24"/>
        </w:rPr>
        <w:t>四、</w:t>
      </w:r>
      <w:r w:rsidRPr="00DB3A82">
        <w:rPr>
          <w:rFonts w:ascii="Comic Sans MS" w:eastAsia="楷体" w:hAnsi="Comic Sans MS" w:hint="eastAsia"/>
          <w:sz w:val="18"/>
          <w:szCs w:val="24"/>
        </w:rPr>
        <w:t>1. B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DB3A82">
        <w:rPr>
          <w:rFonts w:ascii="Comic Sans MS" w:eastAsia="楷体" w:hAnsi="Comic Sans MS" w:hint="eastAsia"/>
          <w:sz w:val="18"/>
          <w:szCs w:val="24"/>
        </w:rPr>
        <w:t>2. C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DB3A82">
        <w:rPr>
          <w:rFonts w:ascii="Comic Sans MS" w:eastAsia="楷体" w:hAnsi="Comic Sans MS" w:hint="eastAsia"/>
          <w:sz w:val="18"/>
          <w:szCs w:val="24"/>
        </w:rPr>
        <w:t>3. E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DB3A82">
        <w:rPr>
          <w:rFonts w:ascii="Comic Sans MS" w:eastAsia="楷体" w:hAnsi="Comic Sans MS" w:hint="eastAsia"/>
          <w:sz w:val="18"/>
          <w:szCs w:val="24"/>
        </w:rPr>
        <w:t>4. D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191B1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DB3A82">
        <w:rPr>
          <w:rFonts w:ascii="Comic Sans MS" w:eastAsia="楷体" w:hAnsi="Comic Sans MS" w:hint="eastAsia"/>
          <w:sz w:val="18"/>
          <w:szCs w:val="24"/>
        </w:rPr>
        <w:t>5. A</w:t>
      </w:r>
      <w:r w:rsidRPr="00DB3A82">
        <w:rPr>
          <w:rFonts w:ascii="Comic Sans MS" w:eastAsia="楷体" w:hAnsi="Comic Sans MS" w:hint="eastAsia"/>
          <w:sz w:val="18"/>
          <w:szCs w:val="24"/>
        </w:rPr>
        <w:t xml:space="preserve">　</w:t>
      </w:r>
    </w:p>
    <w:sectPr w:rsidR="00993CCD" w:rsidRPr="00DB3A82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374" w:rsidRDefault="00596374" w:rsidP="00270D11">
      <w:pPr>
        <w:spacing w:line="240" w:lineRule="auto"/>
      </w:pPr>
      <w:r>
        <w:separator/>
      </w:r>
    </w:p>
  </w:endnote>
  <w:endnote w:type="continuationSeparator" w:id="0">
    <w:p w:rsidR="00596374" w:rsidRDefault="00596374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374" w:rsidRDefault="00596374" w:rsidP="00270D11">
      <w:pPr>
        <w:spacing w:line="240" w:lineRule="auto"/>
      </w:pPr>
      <w:r>
        <w:separator/>
      </w:r>
    </w:p>
  </w:footnote>
  <w:footnote w:type="continuationSeparator" w:id="0">
    <w:p w:rsidR="00596374" w:rsidRDefault="00596374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3482D"/>
    <w:rsid w:val="00101EC3"/>
    <w:rsid w:val="00191B1F"/>
    <w:rsid w:val="001B73E0"/>
    <w:rsid w:val="001F01C7"/>
    <w:rsid w:val="0020352F"/>
    <w:rsid w:val="00255605"/>
    <w:rsid w:val="00270D11"/>
    <w:rsid w:val="002E5717"/>
    <w:rsid w:val="00372B4E"/>
    <w:rsid w:val="003E425C"/>
    <w:rsid w:val="004140D2"/>
    <w:rsid w:val="00436D32"/>
    <w:rsid w:val="004A3556"/>
    <w:rsid w:val="004A7283"/>
    <w:rsid w:val="004E433A"/>
    <w:rsid w:val="00534DE4"/>
    <w:rsid w:val="00596374"/>
    <w:rsid w:val="005A1E3E"/>
    <w:rsid w:val="005C2480"/>
    <w:rsid w:val="005E2741"/>
    <w:rsid w:val="005E6E7A"/>
    <w:rsid w:val="006356D0"/>
    <w:rsid w:val="006772B5"/>
    <w:rsid w:val="006D4D44"/>
    <w:rsid w:val="007A713B"/>
    <w:rsid w:val="0089069E"/>
    <w:rsid w:val="00993CCD"/>
    <w:rsid w:val="009A7FA9"/>
    <w:rsid w:val="00AA213C"/>
    <w:rsid w:val="00AB22CB"/>
    <w:rsid w:val="00B83F0B"/>
    <w:rsid w:val="00BA6105"/>
    <w:rsid w:val="00BD6175"/>
    <w:rsid w:val="00BF78F9"/>
    <w:rsid w:val="00D50677"/>
    <w:rsid w:val="00DA4F40"/>
    <w:rsid w:val="00DB3A82"/>
    <w:rsid w:val="00E31E34"/>
    <w:rsid w:val="00E707ED"/>
    <w:rsid w:val="00EE2876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35</TotalTime>
  <Pages>2</Pages>
  <Words>452</Words>
  <Characters>1876</Characters>
  <Application>Microsoft Office Word</Application>
  <DocSecurity>0</DocSecurity>
  <Lines>15</Lines>
  <Paragraphs>4</Paragraphs>
  <ScaleCrop>false</ScaleCrop>
  <Company>HP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5</cp:revision>
  <dcterms:created xsi:type="dcterms:W3CDTF">2019-11-17T14:58:00Z</dcterms:created>
  <dcterms:modified xsi:type="dcterms:W3CDTF">2019-12-04T12:07:00Z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